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8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9"/>
        <w:gridCol w:w="4816"/>
        <w:gridCol w:w="3656"/>
      </w:tblGrid>
      <w:tr w:rsidR="005556B2" w14:paraId="433C37AE" w14:textId="77777777" w:rsidTr="00233069">
        <w:trPr>
          <w:trHeight w:val="532"/>
        </w:trPr>
        <w:tc>
          <w:tcPr>
            <w:tcW w:w="3389" w:type="dxa"/>
          </w:tcPr>
          <w:p w14:paraId="4F7F4EB3" w14:textId="77777777" w:rsidR="005556B2" w:rsidRPr="005556B2" w:rsidRDefault="00B32F88" w:rsidP="005556B2">
            <w:pPr>
              <w:rPr>
                <w:rFonts w:asciiTheme="minorBidi" w:hAnsiTheme="minorBidi" w:cstheme="minorBidi"/>
                <w:bCs/>
                <w:iCs/>
              </w:rPr>
            </w:pPr>
            <w:r>
              <w:rPr>
                <w:rFonts w:asciiTheme="minorBidi" w:hAnsiTheme="minorBidi" w:cstheme="minorBidi"/>
                <w:bCs/>
                <w:iCs/>
              </w:rPr>
              <w:t>Cell Phone:  054-4433771</w:t>
            </w:r>
          </w:p>
          <w:p w14:paraId="61FB01E4" w14:textId="77777777" w:rsidR="005556B2" w:rsidRPr="005556B2" w:rsidRDefault="005556B2" w:rsidP="005556B2">
            <w:r w:rsidRPr="005556B2">
              <w:rPr>
                <w:rFonts w:asciiTheme="minorBidi" w:hAnsiTheme="minorBidi" w:cstheme="minorBidi"/>
                <w:bCs/>
                <w:iCs/>
              </w:rPr>
              <w:t>E-mail:</w:t>
            </w:r>
            <w:bookmarkStart w:id="0" w:name="_MailAutoSig"/>
            <w:r w:rsidRPr="005556B2">
              <w:rPr>
                <w:rFonts w:asciiTheme="minorBidi" w:hAnsiTheme="minorBidi" w:cstheme="minorBidi"/>
                <w:bCs/>
                <w:iCs/>
              </w:rPr>
              <w:t xml:space="preserve"> </w:t>
            </w:r>
            <w:bookmarkEnd w:id="0"/>
            <w:r w:rsidR="00B32F88">
              <w:rPr>
                <w:rFonts w:asciiTheme="minorBidi" w:hAnsiTheme="minorBidi" w:cstheme="minorBidi"/>
                <w:bCs/>
                <w:iCs/>
              </w:rPr>
              <w:t>mss.asooma@gmail.com</w:t>
            </w:r>
          </w:p>
          <w:p w14:paraId="75847200" w14:textId="77777777" w:rsidR="005556B2" w:rsidRPr="005556B2" w:rsidRDefault="005556B2" w:rsidP="005556B2">
            <w:pPr>
              <w:pStyle w:val="Name"/>
              <w:pBdr>
                <w:bottom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816" w:type="dxa"/>
            <w:vAlign w:val="center"/>
          </w:tcPr>
          <w:p w14:paraId="75165299" w14:textId="77777777" w:rsidR="005556B2" w:rsidRPr="005556B2" w:rsidRDefault="00B32F88" w:rsidP="005556B2">
            <w:pPr>
              <w:pStyle w:val="Name"/>
              <w:pBdr>
                <w:bottom w:val="none" w:sz="0" w:space="0" w:color="auto"/>
              </w:pBdr>
              <w:rPr>
                <w:rFonts w:asciiTheme="minorBidi" w:hAnsiTheme="minorBidi" w:cstheme="minorBidi"/>
                <w:b/>
                <w:i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iCs/>
                <w:sz w:val="32"/>
                <w:szCs w:val="32"/>
              </w:rPr>
              <w:t xml:space="preserve">Asma Matar Hassan </w:t>
            </w:r>
            <w:r w:rsidR="005556B2" w:rsidRPr="005556B2">
              <w:rPr>
                <w:rFonts w:asciiTheme="minorBidi" w:hAnsiTheme="minorBidi" w:cstheme="minorBidi"/>
                <w:b/>
                <w:iCs/>
                <w:sz w:val="32"/>
                <w:szCs w:val="32"/>
              </w:rPr>
              <w:t>Al Blooshi</w:t>
            </w:r>
          </w:p>
        </w:tc>
        <w:tc>
          <w:tcPr>
            <w:tcW w:w="3656" w:type="dxa"/>
          </w:tcPr>
          <w:p w14:paraId="746BA74C" w14:textId="77777777" w:rsidR="005556B2" w:rsidRPr="005556B2" w:rsidRDefault="005556B2" w:rsidP="005556B2">
            <w:pPr>
              <w:pStyle w:val="Address1"/>
              <w:framePr w:w="4127" w:h="1805" w:hRule="exact" w:wrap="notBeside" w:x="8114" w:y="5401"/>
              <w:ind w:left="345"/>
              <w:jc w:val="left"/>
              <w:rPr>
                <w:rFonts w:asciiTheme="minorBidi" w:hAnsiTheme="minorBidi" w:cstheme="minorBidi"/>
                <w:bCs/>
                <w:iCs/>
                <w:sz w:val="20"/>
              </w:rPr>
            </w:pPr>
            <w:r w:rsidRPr="005556B2">
              <w:rPr>
                <w:rFonts w:asciiTheme="minorBidi" w:hAnsiTheme="minorBidi" w:cstheme="minorBidi"/>
                <w:bCs/>
                <w:iCs/>
                <w:sz w:val="20"/>
              </w:rPr>
              <w:t xml:space="preserve">Nationality: Emirati </w:t>
            </w:r>
          </w:p>
          <w:p w14:paraId="60FE0837" w14:textId="77777777" w:rsidR="005556B2" w:rsidRPr="005556B2" w:rsidRDefault="00B32F88" w:rsidP="005556B2">
            <w:pPr>
              <w:pStyle w:val="Address1"/>
              <w:framePr w:w="4127" w:h="1805" w:hRule="exact" w:wrap="notBeside" w:x="8114" w:y="5401"/>
              <w:ind w:left="435" w:hanging="90"/>
              <w:jc w:val="left"/>
              <w:rPr>
                <w:rFonts w:asciiTheme="minorBidi" w:hAnsiTheme="minorBidi" w:cstheme="minorBidi"/>
                <w:bCs/>
                <w:iCs/>
                <w:sz w:val="20"/>
              </w:rPr>
            </w:pPr>
            <w:r>
              <w:rPr>
                <w:rFonts w:asciiTheme="minorBidi" w:hAnsiTheme="minorBidi" w:cstheme="minorBidi"/>
                <w:bCs/>
                <w:iCs/>
                <w:sz w:val="20"/>
              </w:rPr>
              <w:t>Date of Birthday: 1/12</w:t>
            </w:r>
            <w:r w:rsidR="005556B2" w:rsidRPr="005556B2">
              <w:rPr>
                <w:rFonts w:asciiTheme="minorBidi" w:hAnsiTheme="minorBidi" w:cstheme="minorBidi"/>
                <w:bCs/>
                <w:iCs/>
                <w:sz w:val="20"/>
              </w:rPr>
              <w:t>/1994</w:t>
            </w:r>
          </w:p>
          <w:p w14:paraId="0C8E1EB2" w14:textId="77777777" w:rsidR="005556B2" w:rsidRPr="005556B2" w:rsidRDefault="005556B2" w:rsidP="005556B2">
            <w:pPr>
              <w:pStyle w:val="Address2"/>
              <w:framePr w:w="0" w:wrap="auto" w:vAnchor="margin" w:hAnchor="text" w:xAlign="left" w:yAlign="inline"/>
              <w:ind w:left="435" w:hanging="90"/>
              <w:jc w:val="left"/>
              <w:rPr>
                <w:rFonts w:asciiTheme="minorBidi" w:hAnsiTheme="minorBidi" w:cstheme="minorBidi"/>
                <w:bCs/>
                <w:iCs/>
                <w:sz w:val="24"/>
                <w:szCs w:val="24"/>
              </w:rPr>
            </w:pPr>
            <w:r w:rsidRPr="005556B2">
              <w:rPr>
                <w:rFonts w:asciiTheme="minorBidi" w:hAnsiTheme="minorBidi" w:cstheme="minorBidi"/>
                <w:bCs/>
                <w:iCs/>
                <w:sz w:val="20"/>
              </w:rPr>
              <w:t>Al</w:t>
            </w:r>
            <w:r w:rsidR="00B32F88">
              <w:rPr>
                <w:rFonts w:asciiTheme="minorBidi" w:hAnsiTheme="minorBidi" w:cstheme="minorBidi"/>
                <w:bCs/>
                <w:iCs/>
                <w:sz w:val="20"/>
              </w:rPr>
              <w:t xml:space="preserve"> </w:t>
            </w:r>
            <w:r w:rsidRPr="005556B2">
              <w:rPr>
                <w:rFonts w:asciiTheme="minorBidi" w:hAnsiTheme="minorBidi" w:cstheme="minorBidi"/>
                <w:bCs/>
                <w:iCs/>
                <w:sz w:val="20"/>
              </w:rPr>
              <w:t>Ain, United Arab Emirates</w:t>
            </w:r>
          </w:p>
        </w:tc>
      </w:tr>
    </w:tbl>
    <w:p w14:paraId="7830DDB5" w14:textId="77777777" w:rsidR="009431A6" w:rsidRPr="005556B2" w:rsidRDefault="009431A6" w:rsidP="009431A6">
      <w:pPr>
        <w:rPr>
          <w:rFonts w:asciiTheme="minorBidi" w:hAnsiTheme="minorBidi" w:cstheme="minorBidi"/>
          <w:sz w:val="24"/>
          <w:szCs w:val="24"/>
        </w:rPr>
      </w:pPr>
    </w:p>
    <w:p w14:paraId="05B65E3F" w14:textId="77777777" w:rsidR="005556B2" w:rsidRPr="00D10655" w:rsidRDefault="009431A6" w:rsidP="005556B2">
      <w:pPr>
        <w:ind w:left="90" w:firstLine="630"/>
        <w:rPr>
          <w:sz w:val="22"/>
          <w:szCs w:val="22"/>
        </w:rPr>
      </w:pPr>
      <w:r w:rsidRPr="00D10655">
        <w:rPr>
          <w:sz w:val="22"/>
          <w:szCs w:val="22"/>
        </w:rPr>
        <w:t>A good communicator with strong people skills</w:t>
      </w:r>
      <w:r w:rsidR="005556B2" w:rsidRPr="00D10655">
        <w:rPr>
          <w:sz w:val="22"/>
          <w:szCs w:val="22"/>
        </w:rPr>
        <w:t>,</w:t>
      </w:r>
      <w:r w:rsidRPr="00D10655">
        <w:rPr>
          <w:sz w:val="22"/>
          <w:szCs w:val="22"/>
        </w:rPr>
        <w:t xml:space="preserve"> </w:t>
      </w:r>
      <w:r w:rsidR="005556B2" w:rsidRPr="00D10655">
        <w:rPr>
          <w:sz w:val="22"/>
          <w:szCs w:val="22"/>
        </w:rPr>
        <w:t>looking</w:t>
      </w:r>
      <w:r w:rsidRPr="00D10655">
        <w:rPr>
          <w:sz w:val="22"/>
          <w:szCs w:val="22"/>
        </w:rPr>
        <w:t xml:space="preserve"> for a challenging career opportunity in progressive and professional organization that enables </w:t>
      </w:r>
      <w:r w:rsidR="005556B2" w:rsidRPr="00D10655">
        <w:rPr>
          <w:sz w:val="22"/>
          <w:szCs w:val="22"/>
        </w:rPr>
        <w:t xml:space="preserve">me </w:t>
      </w:r>
      <w:r w:rsidRPr="00D10655">
        <w:rPr>
          <w:sz w:val="22"/>
          <w:szCs w:val="22"/>
        </w:rPr>
        <w:t xml:space="preserve">to utilize </w:t>
      </w:r>
      <w:r w:rsidR="005556B2" w:rsidRPr="00D10655">
        <w:rPr>
          <w:sz w:val="22"/>
          <w:szCs w:val="22"/>
        </w:rPr>
        <w:t>my skills and acquire</w:t>
      </w:r>
      <w:r w:rsidRPr="00D10655">
        <w:rPr>
          <w:sz w:val="22"/>
          <w:szCs w:val="22"/>
        </w:rPr>
        <w:t xml:space="preserve"> experience</w:t>
      </w:r>
      <w:r w:rsidR="005556B2" w:rsidRPr="00D10655">
        <w:rPr>
          <w:sz w:val="22"/>
          <w:szCs w:val="22"/>
        </w:rPr>
        <w:t>, knowledge and</w:t>
      </w:r>
      <w:r w:rsidRPr="00D10655">
        <w:rPr>
          <w:sz w:val="22"/>
          <w:szCs w:val="22"/>
        </w:rPr>
        <w:t xml:space="preserve"> </w:t>
      </w:r>
      <w:r w:rsidR="005556B2" w:rsidRPr="00D10655">
        <w:rPr>
          <w:sz w:val="22"/>
          <w:szCs w:val="22"/>
        </w:rPr>
        <w:t>new skills.</w:t>
      </w:r>
    </w:p>
    <w:p w14:paraId="404A432B" w14:textId="77777777" w:rsidR="005556B2" w:rsidRPr="00D10655" w:rsidRDefault="005556B2" w:rsidP="005556B2">
      <w:pPr>
        <w:ind w:left="90" w:firstLine="630"/>
      </w:pPr>
    </w:p>
    <w:p w14:paraId="7BFFAFDE" w14:textId="77777777" w:rsidR="005556B2" w:rsidRPr="00D10655" w:rsidRDefault="005556B2" w:rsidP="00F8674A">
      <w:pPr>
        <w:pStyle w:val="SectionTitle"/>
      </w:pPr>
      <w:r w:rsidRPr="00D10655">
        <w:t>Education</w:t>
      </w: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10034"/>
      </w:tblGrid>
      <w:tr w:rsidR="00B32F88" w:rsidRPr="00D10655" w14:paraId="60E26BF9" w14:textId="77777777" w:rsidTr="00B32F88">
        <w:tc>
          <w:tcPr>
            <w:tcW w:w="1540" w:type="dxa"/>
          </w:tcPr>
          <w:p w14:paraId="1B0AE364" w14:textId="078F398E" w:rsidR="00B32F88" w:rsidRPr="00D10655" w:rsidRDefault="003F1AAB" w:rsidP="00F8674A">
            <w:pPr>
              <w:pStyle w:val="SectionTitle"/>
            </w:pPr>
            <w:r>
              <w:t xml:space="preserve">November </w:t>
            </w:r>
            <w:r w:rsidR="00B32F88" w:rsidRPr="00D10655">
              <w:t>201</w:t>
            </w:r>
            <w:r w:rsidR="00B32F88">
              <w:t>8</w:t>
            </w:r>
          </w:p>
        </w:tc>
        <w:tc>
          <w:tcPr>
            <w:tcW w:w="10034" w:type="dxa"/>
          </w:tcPr>
          <w:p w14:paraId="0BC24408" w14:textId="45E94DC7" w:rsidR="00B32F88" w:rsidRPr="003F1AAB" w:rsidRDefault="00B32F88" w:rsidP="00B32F88">
            <w:pPr>
              <w:pStyle w:val="HTMLPreformatted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B32F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2F88">
              <w:rPr>
                <w:rFonts w:ascii="Arial" w:hAnsi="Arial" w:cs="Arial"/>
                <w:color w:val="212121"/>
                <w:sz w:val="22"/>
                <w:szCs w:val="22"/>
                <w:lang w:val="en"/>
              </w:rPr>
              <w:t>Diploma in Health and Safety Environment, Abu Dhabi Vocational Education and Training Institute, Al Ain. Cumulative GPA 2.</w:t>
            </w:r>
            <w:r w:rsidR="003F1AAB">
              <w:rPr>
                <w:rFonts w:ascii="Arial" w:hAnsi="Arial" w:cs="Arial"/>
                <w:color w:val="212121"/>
                <w:sz w:val="22"/>
                <w:szCs w:val="22"/>
              </w:rPr>
              <w:t>68</w:t>
            </w:r>
          </w:p>
          <w:p w14:paraId="36B88C12" w14:textId="77777777" w:rsidR="00B32F88" w:rsidRPr="00B32F88" w:rsidRDefault="00B32F88" w:rsidP="00B32F88">
            <w:pPr>
              <w:pStyle w:val="Achievement"/>
              <w:numPr>
                <w:ilvl w:val="0"/>
                <w:numId w:val="0"/>
              </w:numPr>
              <w:jc w:val="left"/>
              <w:rPr>
                <w:rFonts w:cs="Arial"/>
                <w:spacing w:val="0"/>
                <w:sz w:val="22"/>
                <w:szCs w:val="22"/>
              </w:rPr>
            </w:pPr>
          </w:p>
        </w:tc>
      </w:tr>
      <w:tr w:rsidR="00B32F88" w:rsidRPr="00D10655" w14:paraId="4E67173A" w14:textId="77777777" w:rsidTr="00B32F88">
        <w:tc>
          <w:tcPr>
            <w:tcW w:w="1540" w:type="dxa"/>
          </w:tcPr>
          <w:p w14:paraId="69551CB3" w14:textId="1CE822FD" w:rsidR="00B32F88" w:rsidRPr="00D10655" w:rsidRDefault="003E0EBC" w:rsidP="00F8674A">
            <w:pPr>
              <w:pStyle w:val="SectionTitle"/>
            </w:pPr>
            <w:r>
              <w:t>July</w:t>
            </w:r>
            <w:r w:rsidR="00B32F88" w:rsidRPr="00D10655">
              <w:t xml:space="preserve"> 2012</w:t>
            </w:r>
          </w:p>
        </w:tc>
        <w:tc>
          <w:tcPr>
            <w:tcW w:w="10034" w:type="dxa"/>
          </w:tcPr>
          <w:p w14:paraId="6A106B7D" w14:textId="1795660D" w:rsidR="003E0EBC" w:rsidRPr="003E0EBC" w:rsidRDefault="00B32F88" w:rsidP="003E0EBC">
            <w:pPr>
              <w:pStyle w:val="HTMLPreformatted"/>
              <w:rPr>
                <w:rFonts w:asciiTheme="minorBidi" w:hAnsiTheme="minorBidi" w:cstheme="minorBidi"/>
                <w:color w:val="212121"/>
              </w:rPr>
            </w:pPr>
            <w:r w:rsidRPr="003E0EBC">
              <w:rPr>
                <w:rFonts w:asciiTheme="minorBidi" w:hAnsiTheme="minorBidi" w:cstheme="minorBidi"/>
                <w:sz w:val="22"/>
                <w:szCs w:val="22"/>
              </w:rPr>
              <w:t xml:space="preserve">General secondary education </w:t>
            </w:r>
            <w:r w:rsidR="003E0EBC" w:rsidRPr="003E0EBC">
              <w:rPr>
                <w:rFonts w:asciiTheme="minorBidi" w:hAnsiTheme="minorBidi" w:cstheme="minorBidi"/>
                <w:sz w:val="22"/>
                <w:szCs w:val="22"/>
              </w:rPr>
              <w:t>- Emirates Private School, Literary</w:t>
            </w:r>
          </w:p>
          <w:p w14:paraId="013AF8CA" w14:textId="4EDE6BD4" w:rsidR="00B32F88" w:rsidRPr="003E0EBC" w:rsidRDefault="00B32F88" w:rsidP="00B32F8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3E0EB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E0EBC" w:rsidRPr="003E0EBC">
              <w:rPr>
                <w:rFonts w:asciiTheme="minorBidi" w:hAnsiTheme="minorBidi" w:cstheme="minorBidi"/>
                <w:sz w:val="22"/>
                <w:szCs w:val="22"/>
              </w:rPr>
              <w:t>section</w:t>
            </w:r>
            <w:r w:rsidRPr="003E0EBC">
              <w:rPr>
                <w:rFonts w:asciiTheme="minorBidi" w:hAnsiTheme="minorBidi" w:cstheme="minorBidi"/>
                <w:sz w:val="22"/>
                <w:szCs w:val="22"/>
              </w:rPr>
              <w:t xml:space="preserve"> Graduated with a percentage of </w:t>
            </w:r>
            <w:r w:rsidR="003E0EBC">
              <w:rPr>
                <w:rFonts w:asciiTheme="minorBidi" w:hAnsiTheme="minorBidi" w:cstheme="minorBidi"/>
                <w:sz w:val="22"/>
                <w:szCs w:val="22"/>
              </w:rPr>
              <w:t>75.1%</w:t>
            </w:r>
          </w:p>
        </w:tc>
      </w:tr>
      <w:tr w:rsidR="00B32F88" w:rsidRPr="00D10655" w14:paraId="5473C618" w14:textId="77777777" w:rsidTr="00B32F88">
        <w:tc>
          <w:tcPr>
            <w:tcW w:w="1540" w:type="dxa"/>
          </w:tcPr>
          <w:p w14:paraId="79B869C7" w14:textId="2CA42F63" w:rsidR="00B32F88" w:rsidRPr="00F73FDE" w:rsidRDefault="00B32F88" w:rsidP="00F8674A">
            <w:pPr>
              <w:pStyle w:val="SectionTitle"/>
            </w:pPr>
          </w:p>
        </w:tc>
        <w:tc>
          <w:tcPr>
            <w:tcW w:w="10034" w:type="dxa"/>
          </w:tcPr>
          <w:p w14:paraId="32BEDD59" w14:textId="77777777" w:rsidR="00B32F88" w:rsidRDefault="00B32F88" w:rsidP="00B32F88">
            <w:pPr>
              <w:pStyle w:val="Achievement"/>
              <w:numPr>
                <w:ilvl w:val="0"/>
                <w:numId w:val="0"/>
              </w:numPr>
              <w:ind w:left="245" w:hanging="245"/>
              <w:rPr>
                <w:spacing w:val="0"/>
                <w:sz w:val="22"/>
                <w:szCs w:val="22"/>
              </w:rPr>
            </w:pPr>
          </w:p>
          <w:p w14:paraId="7746067C" w14:textId="69419131" w:rsidR="00B32F88" w:rsidRPr="00D10655" w:rsidRDefault="00B32F88" w:rsidP="003E0EBC">
            <w:pPr>
              <w:pStyle w:val="Achievement"/>
              <w:numPr>
                <w:ilvl w:val="0"/>
                <w:numId w:val="0"/>
              </w:numPr>
              <w:rPr>
                <w:spacing w:val="0"/>
                <w:sz w:val="22"/>
                <w:szCs w:val="22"/>
              </w:rPr>
            </w:pPr>
            <w:r w:rsidRPr="00D10655">
              <w:rPr>
                <w:spacing w:val="0"/>
                <w:sz w:val="22"/>
                <w:szCs w:val="22"/>
              </w:rPr>
              <w:t xml:space="preserve"> </w:t>
            </w:r>
          </w:p>
        </w:tc>
      </w:tr>
    </w:tbl>
    <w:p w14:paraId="78837B14" w14:textId="77777777" w:rsidR="00394FF3" w:rsidRPr="00D10655" w:rsidRDefault="00394FF3" w:rsidP="00F8674A">
      <w:pPr>
        <w:pStyle w:val="SectionTitle"/>
      </w:pPr>
      <w:r w:rsidRPr="00D10655">
        <w:t>Skills:</w:t>
      </w:r>
    </w:p>
    <w:p w14:paraId="046C1B40" w14:textId="77777777" w:rsid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  <w:sectPr w:rsidR="00136148" w:rsidSect="005556B2">
          <w:headerReference w:type="even" r:id="rId8"/>
          <w:headerReference w:type="default" r:id="rId9"/>
          <w:headerReference w:type="first" r:id="rId10"/>
          <w:pgSz w:w="12240" w:h="15840"/>
          <w:pgMar w:top="288" w:right="288" w:bottom="288" w:left="288" w:header="432" w:footer="965" w:gutter="0"/>
          <w:cols w:space="720"/>
          <w:titlePg/>
          <w:docGrid w:linePitch="272"/>
        </w:sectPr>
      </w:pPr>
    </w:p>
    <w:p w14:paraId="5AFDC234" w14:textId="0A33E886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lastRenderedPageBreak/>
        <w:t>Conducting HSE inspection at worksite.</w:t>
      </w:r>
    </w:p>
    <w:p w14:paraId="54102266" w14:textId="25F5624F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Preparing, reporting and documenting findings about inspection.</w:t>
      </w:r>
    </w:p>
    <w:p w14:paraId="0A049746" w14:textId="20FB31FB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Recommending on site corrective measures.</w:t>
      </w:r>
    </w:p>
    <w:p w14:paraId="6D2C0157" w14:textId="7EC20842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Record keeping of any Near miss, unsafe acts and unsafe situations.</w:t>
      </w:r>
    </w:p>
    <w:p w14:paraId="4C3C4730" w14:textId="470F5A31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lastRenderedPageBreak/>
        <w:t>Reporting HSE issues to HSE Manager on daily basis.</w:t>
      </w:r>
    </w:p>
    <w:p w14:paraId="3F83DB86" w14:textId="3CB1B5D0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Preparing daily reports, finalizing weekly logs and reporting to ADVETI mentor.</w:t>
      </w:r>
    </w:p>
    <w:p w14:paraId="2D27FC1A" w14:textId="77777777" w:rsid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  <w:sectPr w:rsidR="00136148" w:rsidSect="00136148">
          <w:type w:val="continuous"/>
          <w:pgSz w:w="12240" w:h="15840"/>
          <w:pgMar w:top="288" w:right="288" w:bottom="288" w:left="288" w:header="432" w:footer="965" w:gutter="0"/>
          <w:cols w:num="2" w:space="720"/>
          <w:titlePg/>
          <w:docGrid w:linePitch="272"/>
        </w:sectPr>
      </w:pPr>
      <w:r w:rsidRPr="00136148">
        <w:rPr>
          <w:rFonts w:asciiTheme="minorBidi" w:hAnsiTheme="minorBidi" w:cstheme="minorBidi"/>
          <w:sz w:val="24"/>
          <w:szCs w:val="24"/>
        </w:rPr>
        <w:t>Follow-up of ADEHSMS requirements at worksite.</w:t>
      </w:r>
    </w:p>
    <w:p w14:paraId="6BA53C35" w14:textId="77777777" w:rsidR="00136148" w:rsidRDefault="00136148" w:rsidP="00136148">
      <w:pPr>
        <w:pStyle w:val="SectionTitle"/>
      </w:pPr>
      <w:r>
        <w:lastRenderedPageBreak/>
        <w:t xml:space="preserve">Work Experience:      </w:t>
      </w:r>
    </w:p>
    <w:p w14:paraId="604B6E47" w14:textId="77777777" w:rsidR="00136148" w:rsidRPr="00136148" w:rsidRDefault="00136148" w:rsidP="00136148"/>
    <w:p w14:paraId="218C7A70" w14:textId="77777777" w:rsidR="00136148" w:rsidRDefault="00136148" w:rsidP="00136148">
      <w:pPr>
        <w:pStyle w:val="SectionTitle"/>
        <w:sectPr w:rsidR="00136148" w:rsidSect="00136148">
          <w:type w:val="continuous"/>
          <w:pgSz w:w="12240" w:h="15840"/>
          <w:pgMar w:top="288" w:right="288" w:bottom="288" w:left="288" w:header="432" w:footer="965" w:gutter="0"/>
          <w:cols w:space="720"/>
          <w:titlePg/>
          <w:docGrid w:linePitch="272"/>
        </w:sectPr>
      </w:pPr>
    </w:p>
    <w:p w14:paraId="3D03AA5A" w14:textId="6F0803F3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lastRenderedPageBreak/>
        <w:t>2010 Successfully completed the summer challenge course (1 month).</w:t>
      </w:r>
    </w:p>
    <w:p w14:paraId="50AB0427" w14:textId="57B1B617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2015 Completed successfully a Summer training in Abu Dhabi Housing authority (1month)</w:t>
      </w:r>
    </w:p>
    <w:p w14:paraId="4BCB349E" w14:textId="5461802D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2016 MEDIC First Aid, Basic CPR and AED.</w:t>
      </w:r>
    </w:p>
    <w:p w14:paraId="4DAE732E" w14:textId="1B424B25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lastRenderedPageBreak/>
        <w:t>2017 I trained at Al Jimi KG. (1month)</w:t>
      </w:r>
    </w:p>
    <w:p w14:paraId="38858720" w14:textId="2793CB70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2018 I trained at police station. (1 month)</w:t>
      </w:r>
    </w:p>
    <w:p w14:paraId="759DA12D" w14:textId="35C96B1B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 xml:space="preserve">2018 Certificate of Achievement of OSHAD </w:t>
      </w:r>
      <w:r w:rsidRPr="00136148">
        <w:rPr>
          <w:rFonts w:asciiTheme="minorBidi" w:hAnsiTheme="minorBidi" w:cstheme="minorBidi"/>
          <w:sz w:val="24"/>
          <w:szCs w:val="24"/>
        </w:rPr>
        <w:tab/>
      </w:r>
    </w:p>
    <w:p w14:paraId="6CAB0398" w14:textId="77777777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  <w:sectPr w:rsidR="00136148" w:rsidRPr="00136148" w:rsidSect="00136148">
          <w:type w:val="continuous"/>
          <w:pgSz w:w="12240" w:h="15840"/>
          <w:pgMar w:top="288" w:right="288" w:bottom="288" w:left="180" w:header="432" w:footer="965" w:gutter="0"/>
          <w:cols w:num="2" w:space="720"/>
          <w:titlePg/>
          <w:docGrid w:linePitch="272"/>
        </w:sectPr>
      </w:pPr>
    </w:p>
    <w:p w14:paraId="070FF4E8" w14:textId="77777777" w:rsidR="00655A4F" w:rsidRPr="00655A4F" w:rsidRDefault="00655A4F" w:rsidP="007345FA">
      <w:pPr>
        <w:rPr>
          <w:sz w:val="22"/>
          <w:szCs w:val="22"/>
        </w:rPr>
      </w:pPr>
    </w:p>
    <w:p w14:paraId="1CA5435A" w14:textId="77777777" w:rsidR="00136148" w:rsidRPr="00136148" w:rsidRDefault="00136148" w:rsidP="00136148">
      <w:pPr>
        <w:rPr>
          <w:b/>
          <w:bCs/>
          <w:sz w:val="24"/>
          <w:szCs w:val="24"/>
        </w:rPr>
      </w:pPr>
      <w:r w:rsidRPr="00136148">
        <w:rPr>
          <w:b/>
          <w:bCs/>
          <w:sz w:val="24"/>
          <w:szCs w:val="24"/>
        </w:rPr>
        <w:t xml:space="preserve">  Volunteer Work:</w:t>
      </w:r>
    </w:p>
    <w:p w14:paraId="0B15836E" w14:textId="02E9FDED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Al-watan volunteer team</w:t>
      </w:r>
    </w:p>
    <w:p w14:paraId="535FBB1F" w14:textId="3FCCF495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Participated in “Red Crescent” events.</w:t>
      </w:r>
    </w:p>
    <w:p w14:paraId="0A331012" w14:textId="10279AC9" w:rsidR="00AA52A5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Women's Day Festival on the occasion of International Women's Day</w:t>
      </w:r>
    </w:p>
    <w:p w14:paraId="6F299C84" w14:textId="3050967C" w:rsidR="00136148" w:rsidRPr="00136148" w:rsidRDefault="00136148" w:rsidP="00136148">
      <w:pPr>
        <w:rPr>
          <w:b/>
          <w:bCs/>
          <w:sz w:val="24"/>
          <w:szCs w:val="24"/>
        </w:rPr>
      </w:pPr>
      <w:r w:rsidRPr="00136148">
        <w:rPr>
          <w:b/>
          <w:bCs/>
          <w:sz w:val="24"/>
          <w:szCs w:val="24"/>
        </w:rPr>
        <w:t>Achievement:</w:t>
      </w:r>
    </w:p>
    <w:p w14:paraId="2A6657FC" w14:textId="77777777" w:rsidR="00136148" w:rsidRDefault="00136148" w:rsidP="00136148">
      <w:pPr>
        <w:ind w:left="360"/>
      </w:pPr>
    </w:p>
    <w:p w14:paraId="334A24E8" w14:textId="51813303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International English Language Testing System Certificate (IELTS) Band (5.0)</w:t>
      </w:r>
    </w:p>
    <w:p w14:paraId="3E76A143" w14:textId="77777777" w:rsidR="00136148" w:rsidRDefault="00136148" w:rsidP="00136148">
      <w:pPr>
        <w:ind w:left="360"/>
      </w:pPr>
    </w:p>
    <w:p w14:paraId="1DAC8C2C" w14:textId="678D2970" w:rsidR="00136148" w:rsidRPr="00136148" w:rsidRDefault="00136148" w:rsidP="00136148">
      <w:pPr>
        <w:rPr>
          <w:b/>
          <w:bCs/>
          <w:sz w:val="24"/>
          <w:szCs w:val="24"/>
        </w:rPr>
      </w:pPr>
      <w:bookmarkStart w:id="1" w:name="_GoBack"/>
      <w:bookmarkEnd w:id="1"/>
      <w:r w:rsidRPr="00136148">
        <w:rPr>
          <w:b/>
          <w:bCs/>
          <w:sz w:val="24"/>
          <w:szCs w:val="24"/>
        </w:rPr>
        <w:t>Computer Skills:</w:t>
      </w:r>
    </w:p>
    <w:p w14:paraId="7F8A3671" w14:textId="05A80093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(Microsoft office (word, Excel and power point), E-mail and internet).</w:t>
      </w:r>
    </w:p>
    <w:p w14:paraId="745791AC" w14:textId="77777777" w:rsidR="00136148" w:rsidRDefault="00136148" w:rsidP="00136148">
      <w:pPr>
        <w:ind w:left="360"/>
      </w:pPr>
    </w:p>
    <w:p w14:paraId="5E7C60CE" w14:textId="77777777" w:rsidR="00136148" w:rsidRDefault="00136148" w:rsidP="00136148">
      <w:pPr>
        <w:ind w:left="360"/>
      </w:pPr>
    </w:p>
    <w:p w14:paraId="649A9946" w14:textId="35702694" w:rsidR="00136148" w:rsidRPr="00136148" w:rsidRDefault="00136148" w:rsidP="00136148">
      <w:pPr>
        <w:rPr>
          <w:b/>
          <w:bCs/>
          <w:sz w:val="24"/>
          <w:szCs w:val="24"/>
        </w:rPr>
      </w:pPr>
      <w:r w:rsidRPr="00136148">
        <w:rPr>
          <w:b/>
          <w:bCs/>
          <w:sz w:val="24"/>
          <w:szCs w:val="24"/>
        </w:rPr>
        <w:t>Languages:</w:t>
      </w:r>
    </w:p>
    <w:p w14:paraId="19F6F57D" w14:textId="77777777" w:rsidR="00136148" w:rsidRDefault="00136148" w:rsidP="00136148">
      <w:pPr>
        <w:ind w:left="360"/>
      </w:pPr>
    </w:p>
    <w:p w14:paraId="323474D5" w14:textId="0FB7D30A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Arabic (Native speaker)</w:t>
      </w:r>
    </w:p>
    <w:p w14:paraId="2172E09A" w14:textId="1F60A4F8" w:rsidR="00136148" w:rsidRPr="00136148" w:rsidRDefault="00136148" w:rsidP="00136148">
      <w:pPr>
        <w:pStyle w:val="ListParagraph"/>
        <w:numPr>
          <w:ilvl w:val="1"/>
          <w:numId w:val="44"/>
        </w:numPr>
        <w:rPr>
          <w:rFonts w:asciiTheme="minorBidi" w:hAnsiTheme="minorBidi" w:cstheme="minorBidi"/>
          <w:sz w:val="24"/>
          <w:szCs w:val="24"/>
        </w:rPr>
      </w:pPr>
      <w:r w:rsidRPr="00136148">
        <w:rPr>
          <w:rFonts w:asciiTheme="minorBidi" w:hAnsiTheme="minorBidi" w:cstheme="minorBidi"/>
          <w:sz w:val="24"/>
          <w:szCs w:val="24"/>
        </w:rPr>
        <w:t>English</w:t>
      </w:r>
    </w:p>
    <w:p w14:paraId="218BEE2E" w14:textId="77777777" w:rsidR="00136148" w:rsidRPr="00136148" w:rsidRDefault="00136148" w:rsidP="00136148">
      <w:pPr>
        <w:pStyle w:val="ListParagraph"/>
        <w:ind w:left="1440"/>
        <w:rPr>
          <w:rFonts w:asciiTheme="minorBidi" w:hAnsiTheme="minorBidi" w:cstheme="minorBidi"/>
          <w:sz w:val="24"/>
          <w:szCs w:val="24"/>
        </w:rPr>
      </w:pPr>
    </w:p>
    <w:sectPr w:rsidR="00136148" w:rsidRPr="00136148" w:rsidSect="00136148">
      <w:type w:val="continuous"/>
      <w:pgSz w:w="12240" w:h="15840"/>
      <w:pgMar w:top="288" w:right="288" w:bottom="288" w:left="288" w:header="432" w:footer="96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151ED" w14:textId="77777777" w:rsidR="003C13C1" w:rsidRDefault="003C13C1">
      <w:r>
        <w:separator/>
      </w:r>
    </w:p>
  </w:endnote>
  <w:endnote w:type="continuationSeparator" w:id="0">
    <w:p w14:paraId="7EE5B8E1" w14:textId="77777777" w:rsidR="003C13C1" w:rsidRDefault="003C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eeza Pro">
    <w:charset w:val="B2"/>
    <w:family w:val="auto"/>
    <w:pitch w:val="variable"/>
    <w:sig w:usb0="80002001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5117C" w14:textId="77777777" w:rsidR="003C13C1" w:rsidRDefault="003C13C1">
      <w:r>
        <w:separator/>
      </w:r>
    </w:p>
  </w:footnote>
  <w:footnote w:type="continuationSeparator" w:id="0">
    <w:p w14:paraId="3D6794EE" w14:textId="77777777" w:rsidR="003C13C1" w:rsidRDefault="003C1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ED95C" w14:textId="77777777" w:rsidR="00A7044B" w:rsidRDefault="00A7044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254F0E" w14:textId="77777777" w:rsidR="00A7044B" w:rsidRDefault="00A7044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EF09E" w14:textId="77777777" w:rsidR="00A7044B" w:rsidRDefault="00A7044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614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219D64" w14:textId="77777777" w:rsidR="00A7044B" w:rsidRDefault="00A7044B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3D77F" w14:textId="77777777" w:rsidR="00A7044B" w:rsidRDefault="00A7044B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pt;height:11.2pt" o:bullet="t">
        <v:imagedata r:id="rId1" o:title="mso4471"/>
      </v:shape>
    </w:pict>
  </w:numPicBullet>
  <w:abstractNum w:abstractNumId="0">
    <w:nsid w:val="FFFFFF1D"/>
    <w:multiLevelType w:val="multilevel"/>
    <w:tmpl w:val="CB9010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705B1"/>
    <w:multiLevelType w:val="hybridMultilevel"/>
    <w:tmpl w:val="C91CAA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D809F4">
      <w:start w:val="2018"/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A1103"/>
    <w:multiLevelType w:val="hybridMultilevel"/>
    <w:tmpl w:val="AFCCC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234DF"/>
    <w:multiLevelType w:val="hybridMultilevel"/>
    <w:tmpl w:val="2158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B782F"/>
    <w:multiLevelType w:val="singleLevel"/>
    <w:tmpl w:val="22C659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ECF3E47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1D584C"/>
    <w:multiLevelType w:val="singleLevel"/>
    <w:tmpl w:val="855EF9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4250C06"/>
    <w:multiLevelType w:val="hybridMultilevel"/>
    <w:tmpl w:val="EC44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7888"/>
    <w:multiLevelType w:val="hybridMultilevel"/>
    <w:tmpl w:val="ADA8B2D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1F361EDB"/>
    <w:multiLevelType w:val="hybridMultilevel"/>
    <w:tmpl w:val="C3D07480"/>
    <w:lvl w:ilvl="0" w:tplc="95EE3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4CEC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8C6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CE1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F40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6EC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A4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C040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2AB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F27624"/>
    <w:multiLevelType w:val="hybridMultilevel"/>
    <w:tmpl w:val="4B8475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8C4FA1"/>
    <w:multiLevelType w:val="hybridMultilevel"/>
    <w:tmpl w:val="42D0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D0749"/>
    <w:multiLevelType w:val="hybridMultilevel"/>
    <w:tmpl w:val="7E3675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170DAB"/>
    <w:multiLevelType w:val="hybridMultilevel"/>
    <w:tmpl w:val="83F012A2"/>
    <w:lvl w:ilvl="0" w:tplc="C3B22CB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A1A9A"/>
    <w:multiLevelType w:val="singleLevel"/>
    <w:tmpl w:val="F90A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45E4AEB"/>
    <w:multiLevelType w:val="hybridMultilevel"/>
    <w:tmpl w:val="BAE22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74789"/>
    <w:multiLevelType w:val="hybridMultilevel"/>
    <w:tmpl w:val="3F3E97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42692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AF3D47"/>
    <w:multiLevelType w:val="hybridMultilevel"/>
    <w:tmpl w:val="1562D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621027"/>
    <w:multiLevelType w:val="singleLevel"/>
    <w:tmpl w:val="F90A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7AC4419"/>
    <w:multiLevelType w:val="hybridMultilevel"/>
    <w:tmpl w:val="7F705F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505AFA"/>
    <w:multiLevelType w:val="multilevel"/>
    <w:tmpl w:val="C79E873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64418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23E5385"/>
    <w:multiLevelType w:val="hybridMultilevel"/>
    <w:tmpl w:val="2C38C3B8"/>
    <w:lvl w:ilvl="0" w:tplc="23B65A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A055F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4D114E8"/>
    <w:multiLevelType w:val="singleLevel"/>
    <w:tmpl w:val="F90A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8DE7E09"/>
    <w:multiLevelType w:val="hybridMultilevel"/>
    <w:tmpl w:val="A390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FC036A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D33F8"/>
    <w:multiLevelType w:val="multilevel"/>
    <w:tmpl w:val="BE5EC2C4"/>
    <w:lvl w:ilvl="0">
      <w:start w:val="1990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095"/>
        </w:tabs>
        <w:ind w:left="109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55"/>
        </w:tabs>
        <w:ind w:left="115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8">
    <w:nsid w:val="5F243ABD"/>
    <w:multiLevelType w:val="hybridMultilevel"/>
    <w:tmpl w:val="26DAF8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07E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5BE6EB8"/>
    <w:multiLevelType w:val="hybridMultilevel"/>
    <w:tmpl w:val="54967EB8"/>
    <w:lvl w:ilvl="0" w:tplc="992E14F4">
      <w:start w:val="2018"/>
      <w:numFmt w:val="bullet"/>
      <w:lvlText w:val="•"/>
      <w:lvlJc w:val="left"/>
      <w:pPr>
        <w:ind w:left="1140" w:hanging="7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CA49AF"/>
    <w:multiLevelType w:val="hybridMultilevel"/>
    <w:tmpl w:val="1C0A1BAC"/>
    <w:lvl w:ilvl="0" w:tplc="70087F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E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92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52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47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66DA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32D6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286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1D42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F536AF"/>
    <w:multiLevelType w:val="hybridMultilevel"/>
    <w:tmpl w:val="2F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3E2BFB"/>
    <w:multiLevelType w:val="hybridMultilevel"/>
    <w:tmpl w:val="03182F9A"/>
    <w:lvl w:ilvl="0" w:tplc="12E43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5">
    <w:nsid w:val="68E84E41"/>
    <w:multiLevelType w:val="hybridMultilevel"/>
    <w:tmpl w:val="D632F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F87966"/>
    <w:multiLevelType w:val="hybridMultilevel"/>
    <w:tmpl w:val="2A2C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F55359"/>
    <w:multiLevelType w:val="hybridMultilevel"/>
    <w:tmpl w:val="A2CC0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2B0DCD"/>
    <w:multiLevelType w:val="hybridMultilevel"/>
    <w:tmpl w:val="2BC8E120"/>
    <w:lvl w:ilvl="0" w:tplc="12E43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42E8D"/>
    <w:multiLevelType w:val="hybridMultilevel"/>
    <w:tmpl w:val="03D43390"/>
    <w:lvl w:ilvl="0" w:tplc="0409000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23199F"/>
    <w:multiLevelType w:val="hybridMultilevel"/>
    <w:tmpl w:val="60FE5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8778B5"/>
    <w:multiLevelType w:val="singleLevel"/>
    <w:tmpl w:val="D902B1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46C2CC0"/>
    <w:multiLevelType w:val="hybridMultilevel"/>
    <w:tmpl w:val="1CB6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FA2205"/>
    <w:multiLevelType w:val="hybridMultilevel"/>
    <w:tmpl w:val="916ED2D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C0E77BD"/>
    <w:multiLevelType w:val="singleLevel"/>
    <w:tmpl w:val="F90A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4"/>
  </w:num>
  <w:num w:numId="2">
    <w:abstractNumId w:val="34"/>
  </w:num>
  <w:num w:numId="3">
    <w:abstractNumId w:val="41"/>
  </w:num>
  <w:num w:numId="4">
    <w:abstractNumId w:val="4"/>
  </w:num>
  <w:num w:numId="5">
    <w:abstractNumId w:val="6"/>
  </w:num>
  <w:num w:numId="6">
    <w:abstractNumId w:val="14"/>
  </w:num>
  <w:num w:numId="7">
    <w:abstractNumId w:val="44"/>
  </w:num>
  <w:num w:numId="8">
    <w:abstractNumId w:val="25"/>
  </w:num>
  <w:num w:numId="9">
    <w:abstractNumId w:val="19"/>
  </w:num>
  <w:num w:numId="10">
    <w:abstractNumId w:val="24"/>
  </w:num>
  <w:num w:numId="11">
    <w:abstractNumId w:val="22"/>
  </w:num>
  <w:num w:numId="12">
    <w:abstractNumId w:val="5"/>
  </w:num>
  <w:num w:numId="13">
    <w:abstractNumId w:val="31"/>
  </w:num>
  <w:num w:numId="14">
    <w:abstractNumId w:val="9"/>
  </w:num>
  <w:num w:numId="15">
    <w:abstractNumId w:val="27"/>
  </w:num>
  <w:num w:numId="16">
    <w:abstractNumId w:val="29"/>
  </w:num>
  <w:num w:numId="17">
    <w:abstractNumId w:val="17"/>
  </w:num>
  <w:num w:numId="18">
    <w:abstractNumId w:val="12"/>
  </w:num>
  <w:num w:numId="19">
    <w:abstractNumId w:val="40"/>
  </w:num>
  <w:num w:numId="20">
    <w:abstractNumId w:val="18"/>
  </w:num>
  <w:num w:numId="21">
    <w:abstractNumId w:val="0"/>
  </w:num>
  <w:num w:numId="22">
    <w:abstractNumId w:val="2"/>
  </w:num>
  <w:num w:numId="23">
    <w:abstractNumId w:val="37"/>
  </w:num>
  <w:num w:numId="24">
    <w:abstractNumId w:val="33"/>
  </w:num>
  <w:num w:numId="25">
    <w:abstractNumId w:val="38"/>
  </w:num>
  <w:num w:numId="26">
    <w:abstractNumId w:val="34"/>
  </w:num>
  <w:num w:numId="27">
    <w:abstractNumId w:val="39"/>
  </w:num>
  <w:num w:numId="28">
    <w:abstractNumId w:val="42"/>
  </w:num>
  <w:num w:numId="29">
    <w:abstractNumId w:val="34"/>
  </w:num>
  <w:num w:numId="30">
    <w:abstractNumId w:val="32"/>
  </w:num>
  <w:num w:numId="31">
    <w:abstractNumId w:val="36"/>
  </w:num>
  <w:num w:numId="32">
    <w:abstractNumId w:val="15"/>
  </w:num>
  <w:num w:numId="33">
    <w:abstractNumId w:val="8"/>
  </w:num>
  <w:num w:numId="34">
    <w:abstractNumId w:val="11"/>
  </w:num>
  <w:num w:numId="35">
    <w:abstractNumId w:val="34"/>
  </w:num>
  <w:num w:numId="36">
    <w:abstractNumId w:val="21"/>
  </w:num>
  <w:num w:numId="37">
    <w:abstractNumId w:val="43"/>
  </w:num>
  <w:num w:numId="38">
    <w:abstractNumId w:val="23"/>
  </w:num>
  <w:num w:numId="39">
    <w:abstractNumId w:val="20"/>
  </w:num>
  <w:num w:numId="40">
    <w:abstractNumId w:val="35"/>
  </w:num>
  <w:num w:numId="41">
    <w:abstractNumId w:val="26"/>
  </w:num>
  <w:num w:numId="42">
    <w:abstractNumId w:val="3"/>
  </w:num>
  <w:num w:numId="43">
    <w:abstractNumId w:val="7"/>
  </w:num>
  <w:num w:numId="44">
    <w:abstractNumId w:val="1"/>
  </w:num>
  <w:num w:numId="45">
    <w:abstractNumId w:val="28"/>
  </w:num>
  <w:num w:numId="46">
    <w:abstractNumId w:val="13"/>
  </w:num>
  <w:num w:numId="47">
    <w:abstractNumId w:val="10"/>
  </w:num>
  <w:num w:numId="48">
    <w:abstractNumId w:val="16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activeWritingStyle w:appName="MSWord" w:lang="en-US" w:vendorID="8" w:dllVersion="513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C09"/>
    <w:rsid w:val="000334A0"/>
    <w:rsid w:val="00042D88"/>
    <w:rsid w:val="000464E1"/>
    <w:rsid w:val="00054694"/>
    <w:rsid w:val="00057612"/>
    <w:rsid w:val="00080F22"/>
    <w:rsid w:val="00096BA7"/>
    <w:rsid w:val="000B551E"/>
    <w:rsid w:val="000D67FA"/>
    <w:rsid w:val="00136148"/>
    <w:rsid w:val="00140657"/>
    <w:rsid w:val="00154A92"/>
    <w:rsid w:val="00160CA0"/>
    <w:rsid w:val="001A0872"/>
    <w:rsid w:val="001A211C"/>
    <w:rsid w:val="001B30E6"/>
    <w:rsid w:val="001C386D"/>
    <w:rsid w:val="001F1D0C"/>
    <w:rsid w:val="002025F6"/>
    <w:rsid w:val="00211712"/>
    <w:rsid w:val="0022128F"/>
    <w:rsid w:val="00233069"/>
    <w:rsid w:val="00284051"/>
    <w:rsid w:val="002E7C92"/>
    <w:rsid w:val="00305CC3"/>
    <w:rsid w:val="00315DEB"/>
    <w:rsid w:val="0038031F"/>
    <w:rsid w:val="00387FC6"/>
    <w:rsid w:val="00394FF3"/>
    <w:rsid w:val="003A1A85"/>
    <w:rsid w:val="003C13C1"/>
    <w:rsid w:val="003E0EBC"/>
    <w:rsid w:val="003F1AAB"/>
    <w:rsid w:val="003F52F6"/>
    <w:rsid w:val="00462A4B"/>
    <w:rsid w:val="0047272F"/>
    <w:rsid w:val="0048153E"/>
    <w:rsid w:val="00486F9A"/>
    <w:rsid w:val="004B4779"/>
    <w:rsid w:val="004C155C"/>
    <w:rsid w:val="004D5025"/>
    <w:rsid w:val="004E205E"/>
    <w:rsid w:val="004F47D5"/>
    <w:rsid w:val="0053617E"/>
    <w:rsid w:val="005556B2"/>
    <w:rsid w:val="005622C1"/>
    <w:rsid w:val="00584EA7"/>
    <w:rsid w:val="005D3F13"/>
    <w:rsid w:val="005F6102"/>
    <w:rsid w:val="0061173D"/>
    <w:rsid w:val="00617F92"/>
    <w:rsid w:val="0062239D"/>
    <w:rsid w:val="00653836"/>
    <w:rsid w:val="00655A4F"/>
    <w:rsid w:val="00675AC5"/>
    <w:rsid w:val="00683F08"/>
    <w:rsid w:val="006C30E5"/>
    <w:rsid w:val="006C36C5"/>
    <w:rsid w:val="006E4E70"/>
    <w:rsid w:val="007345FA"/>
    <w:rsid w:val="00763CAB"/>
    <w:rsid w:val="00772CEC"/>
    <w:rsid w:val="00773AB3"/>
    <w:rsid w:val="007C0835"/>
    <w:rsid w:val="007C12C3"/>
    <w:rsid w:val="007F48F6"/>
    <w:rsid w:val="007F697E"/>
    <w:rsid w:val="00801ED1"/>
    <w:rsid w:val="00806DFA"/>
    <w:rsid w:val="00830F61"/>
    <w:rsid w:val="008337B9"/>
    <w:rsid w:val="00855BEB"/>
    <w:rsid w:val="0086650C"/>
    <w:rsid w:val="008802C1"/>
    <w:rsid w:val="0088791C"/>
    <w:rsid w:val="00896BC4"/>
    <w:rsid w:val="008A2686"/>
    <w:rsid w:val="008F5967"/>
    <w:rsid w:val="008F5F79"/>
    <w:rsid w:val="00923C09"/>
    <w:rsid w:val="009359CD"/>
    <w:rsid w:val="00940A30"/>
    <w:rsid w:val="009431A6"/>
    <w:rsid w:val="00955616"/>
    <w:rsid w:val="00966943"/>
    <w:rsid w:val="009F1D8E"/>
    <w:rsid w:val="00A169CA"/>
    <w:rsid w:val="00A16D09"/>
    <w:rsid w:val="00A23D44"/>
    <w:rsid w:val="00A2553C"/>
    <w:rsid w:val="00A3517F"/>
    <w:rsid w:val="00A7044B"/>
    <w:rsid w:val="00A76AE0"/>
    <w:rsid w:val="00A93714"/>
    <w:rsid w:val="00AA52A5"/>
    <w:rsid w:val="00AD5097"/>
    <w:rsid w:val="00AE1DF9"/>
    <w:rsid w:val="00B27920"/>
    <w:rsid w:val="00B32F88"/>
    <w:rsid w:val="00B47F80"/>
    <w:rsid w:val="00B60CCC"/>
    <w:rsid w:val="00B94FF9"/>
    <w:rsid w:val="00BA2543"/>
    <w:rsid w:val="00BB39AB"/>
    <w:rsid w:val="00BC55A3"/>
    <w:rsid w:val="00C26845"/>
    <w:rsid w:val="00C32E5F"/>
    <w:rsid w:val="00C42B53"/>
    <w:rsid w:val="00C4524A"/>
    <w:rsid w:val="00C860EE"/>
    <w:rsid w:val="00CB39B3"/>
    <w:rsid w:val="00CC1571"/>
    <w:rsid w:val="00CC5B21"/>
    <w:rsid w:val="00CD2875"/>
    <w:rsid w:val="00CD50A9"/>
    <w:rsid w:val="00CE6609"/>
    <w:rsid w:val="00D02A19"/>
    <w:rsid w:val="00D10655"/>
    <w:rsid w:val="00D52222"/>
    <w:rsid w:val="00D841F6"/>
    <w:rsid w:val="00DB095B"/>
    <w:rsid w:val="00DF29FC"/>
    <w:rsid w:val="00E00C98"/>
    <w:rsid w:val="00E16DCF"/>
    <w:rsid w:val="00E62F22"/>
    <w:rsid w:val="00EA4170"/>
    <w:rsid w:val="00ED195E"/>
    <w:rsid w:val="00EE314E"/>
    <w:rsid w:val="00EF151E"/>
    <w:rsid w:val="00EF774F"/>
    <w:rsid w:val="00F035BA"/>
    <w:rsid w:val="00F05341"/>
    <w:rsid w:val="00F15E88"/>
    <w:rsid w:val="00F167BA"/>
    <w:rsid w:val="00F17C60"/>
    <w:rsid w:val="00F23869"/>
    <w:rsid w:val="00F470BA"/>
    <w:rsid w:val="00F6091C"/>
    <w:rsid w:val="00F64BF2"/>
    <w:rsid w:val="00F73FDE"/>
    <w:rsid w:val="00F73FE5"/>
    <w:rsid w:val="00F74BF1"/>
    <w:rsid w:val="00F8674A"/>
    <w:rsid w:val="00FA56A3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9BCE33"/>
  <w15:docId w15:val="{43851117-07C7-4796-95C7-A92C169D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HeadingBase"/>
    <w:next w:val="BodyText"/>
    <w:qFormat/>
    <w:pPr>
      <w:spacing w:before="220" w:after="220"/>
      <w:ind w:left="-2160"/>
      <w:jc w:val="left"/>
      <w:outlineLvl w:val="0"/>
    </w:pPr>
    <w:rPr>
      <w:rFonts w:ascii="Arial Black" w:hAnsi="Arial Black"/>
      <w:kern w:val="28"/>
      <w:sz w:val="20"/>
    </w:rPr>
  </w:style>
  <w:style w:type="paragraph" w:styleId="Heading2">
    <w:name w:val="heading 2"/>
    <w:basedOn w:val="HeadingBase"/>
    <w:next w:val="BodyText"/>
    <w:qFormat/>
    <w:pPr>
      <w:spacing w:after="220"/>
      <w:jc w:val="left"/>
      <w:outlineLvl w:val="1"/>
    </w:pPr>
    <w:rPr>
      <w:rFonts w:ascii="Arial Black" w:hAnsi="Arial Black"/>
      <w:sz w:val="20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Heading4">
    <w:name w:val="heading 4"/>
    <w:basedOn w:val="HeadingBase"/>
    <w:next w:val="BodyText"/>
    <w:qFormat/>
    <w:pPr>
      <w:jc w:val="left"/>
      <w:outlineLvl w:val="3"/>
    </w:pPr>
    <w:rPr>
      <w:rFonts w:ascii="Arial Black" w:hAnsi="Arial Black"/>
      <w:sz w:val="20"/>
    </w:rPr>
  </w:style>
  <w:style w:type="paragraph" w:styleId="Heading5">
    <w:name w:val="heading 5"/>
    <w:basedOn w:val="HeadingBase"/>
    <w:next w:val="BodyText"/>
    <w:qFormat/>
    <w:pPr>
      <w:spacing w:after="220"/>
      <w:jc w:val="left"/>
      <w:outlineLvl w:val="4"/>
    </w:pPr>
    <w:rPr>
      <w:rFonts w:ascii="Arial Black" w:hAnsi="Arial Black"/>
      <w:sz w:val="16"/>
    </w:rPr>
  </w:style>
  <w:style w:type="paragraph" w:styleId="Heading6">
    <w:name w:val="heading 6"/>
    <w:basedOn w:val="Normal"/>
    <w:next w:val="Normal"/>
    <w:qFormat/>
    <w:pPr>
      <w:spacing w:before="240" w:after="60"/>
      <w:jc w:val="both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/>
      <w:b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20" w:line="220" w:lineRule="atLeast"/>
      <w:jc w:val="both"/>
    </w:pPr>
    <w:rPr>
      <w:spacing w:val="-5"/>
    </w:rPr>
  </w:style>
  <w:style w:type="paragraph" w:customStyle="1" w:styleId="Achievement">
    <w:name w:val="Achievement"/>
    <w:basedOn w:val="BodyText"/>
    <w:pPr>
      <w:numPr>
        <w:numId w:val="1"/>
      </w:numPr>
      <w:spacing w:after="60"/>
    </w:pPr>
  </w:style>
  <w:style w:type="paragraph" w:customStyle="1" w:styleId="Address1">
    <w:name w:val="Address 1"/>
    <w:basedOn w:val="Normal"/>
    <w:pPr>
      <w:framePr w:w="2160" w:wrap="notBeside" w:vAnchor="page" w:hAnchor="page" w:x="8281" w:y="1153"/>
      <w:spacing w:line="160" w:lineRule="atLeast"/>
      <w:jc w:val="both"/>
    </w:pPr>
    <w:rPr>
      <w:sz w:val="14"/>
    </w:rPr>
  </w:style>
  <w:style w:type="paragraph" w:customStyle="1" w:styleId="Address2">
    <w:name w:val="Address 2"/>
    <w:basedOn w:val="Normal"/>
    <w:pPr>
      <w:framePr w:w="2030" w:wrap="notBeside" w:vAnchor="page" w:hAnchor="page" w:x="6121" w:y="1153"/>
      <w:spacing w:line="160" w:lineRule="atLeast"/>
      <w:jc w:val="both"/>
    </w:pPr>
    <w:rPr>
      <w:sz w:val="14"/>
    </w:rPr>
  </w:style>
  <w:style w:type="paragraph" w:styleId="BodyTextIndent">
    <w:name w:val="Body Text Indent"/>
    <w:basedOn w:val="BodyText"/>
    <w:pPr>
      <w:ind w:left="720"/>
    </w:pPr>
  </w:style>
  <w:style w:type="paragraph" w:customStyle="1" w:styleId="CityState">
    <w:name w:val="City/State"/>
    <w:basedOn w:val="BodyText"/>
    <w:next w:val="BodyText"/>
    <w:pPr>
      <w:keepNext/>
    </w:pPr>
  </w:style>
  <w:style w:type="paragraph" w:customStyle="1" w:styleId="CompanyName">
    <w:name w:val="Company Name"/>
    <w:basedOn w:val="Normal"/>
    <w:next w:val="Normal"/>
    <w:autoRedefine/>
    <w:pPr>
      <w:tabs>
        <w:tab w:val="left" w:pos="2160"/>
        <w:tab w:val="right" w:pos="6480"/>
      </w:tabs>
      <w:spacing w:before="240" w:after="40"/>
      <w:jc w:val="both"/>
    </w:pPr>
  </w:style>
  <w:style w:type="paragraph" w:customStyle="1" w:styleId="CompanyNameOne">
    <w:name w:val="Company Name One"/>
    <w:basedOn w:val="CompanyName"/>
    <w:next w:val="Normal"/>
    <w:autoRedefine/>
  </w:style>
  <w:style w:type="paragraph" w:styleId="Date">
    <w:name w:val="Date"/>
    <w:basedOn w:val="BodyText"/>
    <w:pPr>
      <w:keepNext/>
    </w:pPr>
  </w:style>
  <w:style w:type="paragraph" w:customStyle="1" w:styleId="DocumentLabel">
    <w:name w:val="Document Label"/>
    <w:basedOn w:val="Normal"/>
    <w:next w:val="Normal"/>
    <w:pPr>
      <w:spacing w:after="220"/>
      <w:jc w:val="both"/>
    </w:pPr>
    <w:rPr>
      <w:spacing w:val="-20"/>
      <w:sz w:val="48"/>
    </w:rPr>
  </w:style>
  <w:style w:type="character" w:styleId="Emphasis">
    <w:name w:val="Emphasis"/>
    <w:qFormat/>
    <w:rPr>
      <w:rFonts w:ascii="Arial Black" w:hAnsi="Arial Black"/>
      <w:spacing w:val="-8"/>
      <w:sz w:val="18"/>
    </w:rPr>
  </w:style>
  <w:style w:type="paragraph" w:customStyle="1" w:styleId="HeaderBase">
    <w:name w:val="Header Base"/>
    <w:basedOn w:val="Normal"/>
    <w:pPr>
      <w:jc w:val="both"/>
    </w:pPr>
  </w:style>
  <w:style w:type="paragraph" w:styleId="Footer">
    <w:name w:val="footer"/>
    <w:basedOn w:val="HeaderBase"/>
    <w:pPr>
      <w:tabs>
        <w:tab w:val="right" w:pos="6840"/>
      </w:tabs>
      <w:spacing w:line="220" w:lineRule="atLeast"/>
      <w:ind w:left="-2160"/>
    </w:pPr>
    <w:rPr>
      <w:b/>
      <w:sz w:val="18"/>
    </w:rPr>
  </w:style>
  <w:style w:type="paragraph" w:styleId="Header">
    <w:name w:val="header"/>
    <w:basedOn w:val="HeaderBase"/>
    <w:pPr>
      <w:spacing w:line="220" w:lineRule="atLeast"/>
      <w:ind w:left="-216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</w:pPr>
    <w:rPr>
      <w:spacing w:val="-4"/>
      <w:sz w:val="18"/>
    </w:rPr>
  </w:style>
  <w:style w:type="paragraph" w:customStyle="1" w:styleId="Institution">
    <w:name w:val="Institution"/>
    <w:basedOn w:val="Normal"/>
    <w:next w:val="Achievement"/>
    <w:autoRedefine/>
    <w:pPr>
      <w:tabs>
        <w:tab w:val="left" w:pos="2160"/>
        <w:tab w:val="right" w:pos="6480"/>
      </w:tabs>
      <w:spacing w:before="240" w:after="60" w:line="220" w:lineRule="atLeast"/>
      <w:jc w:val="both"/>
    </w:pPr>
    <w:rPr>
      <w:sz w:val="22"/>
    </w:rPr>
  </w:style>
  <w:style w:type="character" w:customStyle="1" w:styleId="Job">
    <w:name w:val="Job"/>
    <w:basedOn w:val="DefaultParagraphFont"/>
  </w:style>
  <w:style w:type="paragraph" w:customStyle="1" w:styleId="JobTitle">
    <w:name w:val="Job Title"/>
    <w:next w:val="Achievement"/>
    <w:pPr>
      <w:spacing w:after="60" w:line="220" w:lineRule="atLeast"/>
    </w:pPr>
    <w:rPr>
      <w:rFonts w:ascii="Arial Black" w:hAnsi="Arial Black"/>
      <w:spacing w:val="-10"/>
    </w:r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Name">
    <w:name w:val="Name"/>
    <w:basedOn w:val="Normal"/>
    <w:next w:val="Normal"/>
    <w:pPr>
      <w:pBdr>
        <w:bottom w:val="single" w:sz="6" w:space="4" w:color="auto"/>
      </w:pBdr>
      <w:spacing w:after="440" w:line="240" w:lineRule="atLeast"/>
    </w:pPr>
    <w:rPr>
      <w:rFonts w:ascii="Arial Black" w:hAnsi="Arial Black"/>
      <w:spacing w:val="-35"/>
      <w:sz w:val="54"/>
    </w:rPr>
  </w:style>
  <w:style w:type="paragraph" w:customStyle="1" w:styleId="SectionTitle">
    <w:name w:val="Section Title"/>
    <w:basedOn w:val="Normal"/>
    <w:next w:val="Normal"/>
    <w:autoRedefine/>
    <w:rsid w:val="00F8674A"/>
    <w:pPr>
      <w:spacing w:before="220" w:line="220" w:lineRule="atLeast"/>
    </w:pPr>
    <w:rPr>
      <w:b/>
      <w:bCs/>
      <w:sz w:val="24"/>
      <w:szCs w:val="24"/>
    </w:rPr>
  </w:style>
  <w:style w:type="paragraph" w:customStyle="1" w:styleId="NoTitle">
    <w:name w:val="No Title"/>
    <w:basedOn w:val="SectionTitle"/>
  </w:style>
  <w:style w:type="paragraph" w:customStyle="1" w:styleId="Objective">
    <w:name w:val="Objective"/>
    <w:basedOn w:val="Normal"/>
    <w:next w:val="BodyText"/>
    <w:pPr>
      <w:spacing w:before="240" w:after="220" w:line="220" w:lineRule="atLeast"/>
    </w:pPr>
  </w:style>
  <w:style w:type="character" w:styleId="PageNumber">
    <w:name w:val="page number"/>
    <w:rPr>
      <w:rFonts w:ascii="Arial" w:hAnsi="Arial"/>
      <w:sz w:val="18"/>
    </w:rPr>
  </w:style>
  <w:style w:type="paragraph" w:customStyle="1" w:styleId="PersonalData">
    <w:name w:val="Personal Data"/>
    <w:basedOn w:val="BodyText"/>
    <w:pPr>
      <w:spacing w:after="120" w:line="240" w:lineRule="exact"/>
      <w:ind w:left="-1080" w:right="1080"/>
    </w:pPr>
    <w:rPr>
      <w:i/>
      <w:spacing w:val="0"/>
      <w:sz w:val="22"/>
    </w:rPr>
  </w:style>
  <w:style w:type="paragraph" w:customStyle="1" w:styleId="PersonalInfo">
    <w:name w:val="Personal Info"/>
    <w:basedOn w:val="Achievement"/>
    <w:next w:val="Achievement"/>
    <w:pPr>
      <w:numPr>
        <w:numId w:val="0"/>
      </w:numPr>
      <w:spacing w:before="240"/>
      <w:ind w:left="245" w:hanging="245"/>
    </w:pPr>
  </w:style>
  <w:style w:type="paragraph" w:customStyle="1" w:styleId="SectionSubtitle">
    <w:name w:val="Section Subtitle"/>
    <w:basedOn w:val="SectionTitle"/>
    <w:next w:val="Normal"/>
    <w:rPr>
      <w:b w:val="0"/>
    </w:rPr>
  </w:style>
  <w:style w:type="character" w:styleId="Hyperlink">
    <w:name w:val="Hyperlink"/>
    <w:rsid w:val="00284051"/>
    <w:rPr>
      <w:color w:val="0000FF"/>
      <w:u w:val="single"/>
    </w:rPr>
  </w:style>
  <w:style w:type="paragraph" w:customStyle="1" w:styleId="a">
    <w:name w:val="الرأس والتذييل"/>
    <w:rsid w:val="00C42B5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Geeza Pro" w:eastAsia="Arial Unicode MS" w:hAnsi="Arial Unicode MS" w:cs="Arial Unicode MS"/>
      <w:color w:val="000000"/>
      <w:sz w:val="24"/>
      <w:szCs w:val="24"/>
      <w:bdr w:val="nil"/>
    </w:rPr>
  </w:style>
  <w:style w:type="paragraph" w:customStyle="1" w:styleId="OmniPage6">
    <w:name w:val="OmniPage #6"/>
    <w:rsid w:val="00C42B5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5"/>
        <w:tab w:val="right" w:pos="8499"/>
      </w:tabs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pep">
    <w:name w:val="_pe_p"/>
    <w:rsid w:val="001F1D0C"/>
  </w:style>
  <w:style w:type="character" w:customStyle="1" w:styleId="rpc71">
    <w:name w:val="_rpc_71"/>
    <w:rsid w:val="001F1D0C"/>
  </w:style>
  <w:style w:type="character" w:styleId="FollowedHyperlink">
    <w:name w:val="FollowedHyperlink"/>
    <w:rsid w:val="007F48F6"/>
    <w:rPr>
      <w:color w:val="800080"/>
      <w:u w:val="single"/>
    </w:rPr>
  </w:style>
  <w:style w:type="table" w:styleId="TableGrid">
    <w:name w:val="Table Grid"/>
    <w:basedOn w:val="TableNormal"/>
    <w:rsid w:val="00555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697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0F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0F61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semiHidden/>
    <w:unhideWhenUsed/>
    <w:rsid w:val="00315D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15DEB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DefaultParagraphFont"/>
    <w:rsid w:val="00655A4F"/>
  </w:style>
  <w:style w:type="character" w:customStyle="1" w:styleId="tgc">
    <w:name w:val="_tgc"/>
    <w:basedOn w:val="DefaultParagraphFont"/>
    <w:rsid w:val="0065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Other%20Documents\Professional%20Resum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A102-C517-4254-8DEE-0F1DCF2F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Professional Resume.dot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Microsoft Corporation</Company>
  <LinksUpToDate>false</LinksUpToDate>
  <CharactersWithSpaces>1787</CharactersWithSpaces>
  <SharedDoc>false</SharedDoc>
  <HLinks>
    <vt:vector size="6" baseType="variant">
      <vt:variant>
        <vt:i4>4128834</vt:i4>
      </vt:variant>
      <vt:variant>
        <vt:i4>0</vt:i4>
      </vt:variant>
      <vt:variant>
        <vt:i4>0</vt:i4>
      </vt:variant>
      <vt:variant>
        <vt:i4>5</vt:i4>
      </vt:variant>
      <vt:variant>
        <vt:lpwstr>mailto:H00282518@hct.ae.ac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Valued PowerSpec Customer</dc:creator>
  <cp:lastModifiedBy>Muhammad Ahsan</cp:lastModifiedBy>
  <cp:revision>2</cp:revision>
  <cp:lastPrinted>2018-05-15T05:39:00Z</cp:lastPrinted>
  <dcterms:created xsi:type="dcterms:W3CDTF">2019-06-10T08:32:00Z</dcterms:created>
  <dcterms:modified xsi:type="dcterms:W3CDTF">2019-06-10T08:32:00Z</dcterms:modified>
</cp:coreProperties>
</file>